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9E" w:rsidRPr="00020C48" w:rsidRDefault="00B62E9E" w:rsidP="00D97A2B">
      <w:pPr>
        <w:jc w:val="center"/>
        <w:rPr>
          <w:b/>
          <w:bCs/>
        </w:rPr>
      </w:pPr>
      <w:r w:rsidRPr="00020C48">
        <w:rPr>
          <w:b/>
          <w:bCs/>
        </w:rPr>
        <w:t xml:space="preserve">Отчет </w:t>
      </w:r>
    </w:p>
    <w:p w:rsidR="00B62E9E" w:rsidRDefault="00B62E9E" w:rsidP="00D97A2B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бюджетного учреждения культуры </w:t>
      </w:r>
    </w:p>
    <w:p w:rsidR="00B62E9E" w:rsidRDefault="00B62E9E" w:rsidP="00D97A2B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образования «Юкаменский район» </w:t>
      </w:r>
    </w:p>
    <w:p w:rsidR="00B62E9E" w:rsidRDefault="00B62E9E" w:rsidP="002655D3">
      <w:pPr>
        <w:jc w:val="center"/>
        <w:rPr>
          <w:b/>
          <w:bCs/>
        </w:rPr>
      </w:pPr>
      <w:r w:rsidRPr="00020C48">
        <w:rPr>
          <w:b/>
          <w:bCs/>
        </w:rPr>
        <w:t>«Центр декоративно-прикладного искусства и ремесел</w:t>
      </w:r>
      <w:r>
        <w:rPr>
          <w:b/>
          <w:bCs/>
        </w:rPr>
        <w:t xml:space="preserve"> за май 2013 года.</w:t>
      </w:r>
    </w:p>
    <w:p w:rsidR="00B62E9E" w:rsidRDefault="00B62E9E"/>
    <w:p w:rsidR="00B62E9E" w:rsidRDefault="00B62E9E" w:rsidP="00F77D72">
      <w:pPr>
        <w:jc w:val="both"/>
      </w:pPr>
      <w:r>
        <w:t xml:space="preserve">      С 1 мая по 13 июня  будет работать выставка, посвященная охране природы. На выставке можно увидеть декоративные бутылки, изделия из пластика, бросового материала. Ребята постарались выполнить в различных техниках всевозможные композиции. Это картины из распущенных ниток, пластика. Объемные композиции – оригинальны в исполнении «Сорока» из коряги, «Ежик» из природного материала нароста из ели.</w:t>
      </w:r>
    </w:p>
    <w:p w:rsidR="00B62E9E" w:rsidRDefault="00B62E9E" w:rsidP="00F77D72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98.95pt;margin-top:4.95pt;width:168pt;height:126pt;z-index:-251660800;visibility:visible" wrapcoords="-96 0 -96 21471 21600 21471 21600 0 -96 0">
            <v:imagedata r:id="rId4" o:title=""/>
            <w10:wrap type="through"/>
          </v:shape>
        </w:pict>
      </w:r>
      <w:r>
        <w:rPr>
          <w:noProof/>
        </w:rPr>
        <w:pict>
          <v:shape id="Рисунок 3" o:spid="_x0000_s1027" type="#_x0000_t75" style="position:absolute;left:0;text-align:left;margin-left:-1.8pt;margin-top:3.45pt;width:169.5pt;height:127.5pt;z-index:-251659776;visibility:visible" wrapcoords="-96 0 -96 21473 21600 21473 21600 0 -96 0">
            <v:imagedata r:id="rId5" o:title=""/>
            <w10:wrap type="through"/>
          </v:shape>
        </w:pict>
      </w:r>
      <w:r>
        <w:t xml:space="preserve">    Охране природы посвящено семинарское занятие. Абашев Альберт Владимирович организовал мастер – класс по плетению из газетных трубочек. На занятие были приглашены мастера-надомники, люди ограниченными возможностями. В конце мероприятия было организовано чаепитие.</w:t>
      </w:r>
    </w:p>
    <w:p w:rsidR="00B62E9E" w:rsidRDefault="00B62E9E" w:rsidP="00F77D72">
      <w:pPr>
        <w:jc w:val="both"/>
      </w:pPr>
      <w:r>
        <w:rPr>
          <w:noProof/>
        </w:rPr>
        <w:pict>
          <v:shape id="Рисунок 5" o:spid="_x0000_s1028" type="#_x0000_t75" style="position:absolute;left:0;text-align:left;margin-left:275.7pt;margin-top:30.35pt;width:191.25pt;height:2in;z-index:-251657728;visibility:visible" wrapcoords="-85 0 -85 21488 21600 21488 21600 0 -85 0">
            <v:imagedata r:id="rId6" o:title=""/>
            <w10:wrap type="through"/>
          </v:shape>
        </w:pict>
      </w:r>
      <w:r>
        <w:rPr>
          <w:noProof/>
        </w:rPr>
        <w:pict>
          <v:shape id="Рисунок 4" o:spid="_x0000_s1029" type="#_x0000_t75" style="position:absolute;left:0;text-align:left;margin-left:-1.8pt;margin-top:6.35pt;width:179.95pt;height:135pt;z-index:-251658752;visibility:visible" wrapcoords="-90 0 -90 21480 21600 21480 21600 0 -90 0">
            <v:imagedata r:id="rId7" o:title=""/>
            <w10:wrap type="through"/>
          </v:shape>
        </w:pict>
      </w:r>
      <w:r>
        <w:t xml:space="preserve">    9 мая</w:t>
      </w:r>
      <w:r w:rsidRPr="00431B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t>в</w:t>
      </w:r>
      <w:r w:rsidRPr="00F77D72">
        <w:t>ыездная республиканская выставка изделий мастеров народного декоративно-прикладного искусства в рамках празднования Победы в ВОВ стала традиционной. Жители г.Ижевска и стар и млад  удивляются той красоте, которую исполняют  в совершенстве мастера декоративно-пр</w:t>
      </w:r>
      <w:r>
        <w:t xml:space="preserve">икладного творчества нашего района. </w:t>
      </w:r>
      <w:r w:rsidRPr="00F77D72">
        <w:t xml:space="preserve"> </w:t>
      </w:r>
    </w:p>
    <w:p w:rsidR="00B62E9E" w:rsidRDefault="00B62E9E" w:rsidP="00F77D72">
      <w:pPr>
        <w:jc w:val="both"/>
      </w:pPr>
      <w:r>
        <w:rPr>
          <w:noProof/>
        </w:rPr>
        <w:pict>
          <v:shape id="Рисунок 6" o:spid="_x0000_s1030" type="#_x0000_t75" style="position:absolute;left:0;text-align:left;margin-left:-4.8pt;margin-top:60.15pt;width:172.5pt;height:129.75pt;z-index:-251656704;visibility:visible" wrapcoords="-94 0 -94 21475 21600 21475 21600 0 -94 0">
            <v:imagedata r:id="rId8" o:title=""/>
            <w10:wrap type="through"/>
          </v:shape>
        </w:pict>
      </w:r>
      <w:r>
        <w:t xml:space="preserve">      По перспективному плану организовалась и республиканская выставка изделий народного декоративно-прикладного искусства «Семья мастеровая». Вот уже с 2008 года наши талантливые мастера, мастера-надомники, участники кружков и их руководители участвуют на республиканских выставках. 16 мая – участниками стали семья Бушмелевых Егора Николаевича, Людмилы Викторовны. Семья Кутявина Виктора Вениаминовича. Работы экспонируются в АУК УР НЦДПИиР г.Ижевска.</w:t>
      </w:r>
    </w:p>
    <w:p w:rsidR="00B62E9E" w:rsidRDefault="00B62E9E" w:rsidP="00F77D72">
      <w:pPr>
        <w:jc w:val="both"/>
      </w:pPr>
      <w:r>
        <w:t xml:space="preserve">       23 мая методисты Центра ремесел стали участниками республиканского научно-практического семинара по традиционной кукле. Изучены классификация игрушек. Изучена программа для сбора этнографического материал. Методисты практиковались в изготовлении тряпичной куклы. </w:t>
      </w:r>
    </w:p>
    <w:p w:rsidR="00B62E9E" w:rsidRDefault="00B62E9E" w:rsidP="00F77D72">
      <w:pPr>
        <w:jc w:val="both"/>
      </w:pPr>
    </w:p>
    <w:p w:rsidR="00B62E9E" w:rsidRDefault="00B62E9E" w:rsidP="00F77D72">
      <w:pPr>
        <w:jc w:val="both"/>
      </w:pPr>
      <w:r>
        <w:t xml:space="preserve"> Директор МБУК «ЦДПИ и Р» Л.В. Бекмансурова</w:t>
      </w:r>
    </w:p>
    <w:sectPr w:rsidR="00B62E9E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A2B"/>
    <w:rsid w:val="00020C48"/>
    <w:rsid w:val="0003274E"/>
    <w:rsid w:val="00154486"/>
    <w:rsid w:val="002655D3"/>
    <w:rsid w:val="00325083"/>
    <w:rsid w:val="00415A3F"/>
    <w:rsid w:val="00431B64"/>
    <w:rsid w:val="006C3D19"/>
    <w:rsid w:val="007B0E4B"/>
    <w:rsid w:val="00A42BAA"/>
    <w:rsid w:val="00B62E9E"/>
    <w:rsid w:val="00CE0A12"/>
    <w:rsid w:val="00D31A11"/>
    <w:rsid w:val="00D97A2B"/>
    <w:rsid w:val="00EA2190"/>
    <w:rsid w:val="00EE09D6"/>
    <w:rsid w:val="00F7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A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287</Words>
  <Characters>1641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2013-06-04T14:00:00Z</dcterms:created>
  <dcterms:modified xsi:type="dcterms:W3CDTF">2013-06-24T12:44:00Z</dcterms:modified>
</cp:coreProperties>
</file>